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0"/>
        <w:gridCol w:w="5128"/>
      </w:tblGrid>
      <w:tr w:rsidR="008B604D">
        <w:trPr>
          <w:trHeight w:val="3828"/>
        </w:trPr>
        <w:tc>
          <w:tcPr>
            <w:tcW w:w="4370" w:type="dxa"/>
          </w:tcPr>
          <w:p w:rsidR="006B515A" w:rsidRPr="001C5663" w:rsidRDefault="008E66F8" w:rsidP="006B515A">
            <w:pPr>
              <w:tabs>
                <w:tab w:val="left" w:pos="1418"/>
                <w:tab w:val="left" w:pos="1560"/>
                <w:tab w:val="left" w:pos="2694"/>
                <w:tab w:val="left" w:pos="2977"/>
              </w:tabs>
              <w:suppressAutoHyphens/>
              <w:spacing w:before="100"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238" type="#_x0000_t75" style="position:absolute;left:0;text-align:left;margin-left:0;margin-top:0;width:61.05pt;height:72.8pt;z-index:251658240;mso-position-horizontal:center">
                  <v:imagedata r:id="rId7" o:title=""/>
                  <w10:wrap type="topAndBottom"/>
                </v:shape>
                <o:OLEObject Type="Embed" ProgID="CorelDraw.Graphic.8" ShapeID="_x0000_s1238" DrawAspect="Content" ObjectID="_1607264349" r:id="rId8"/>
              </w:pict>
            </w:r>
            <w:r w:rsidR="001C5663">
              <w:rPr>
                <w:b/>
                <w:noProof/>
                <w:sz w:val="24"/>
                <w:szCs w:val="24"/>
              </w:rPr>
              <w:t>МИНИСТ</w:t>
            </w:r>
            <w:r w:rsidR="00911158">
              <w:rPr>
                <w:b/>
                <w:noProof/>
                <w:sz w:val="24"/>
                <w:szCs w:val="24"/>
              </w:rPr>
              <w:t>Е</w:t>
            </w:r>
            <w:r w:rsidR="001C5663">
              <w:rPr>
                <w:b/>
                <w:noProof/>
                <w:sz w:val="24"/>
                <w:szCs w:val="24"/>
              </w:rPr>
              <w:t>РСТВО</w:t>
            </w:r>
          </w:p>
          <w:p w:rsidR="006B515A" w:rsidRPr="004268BE" w:rsidRDefault="006B515A" w:rsidP="006B515A">
            <w:pPr>
              <w:tabs>
                <w:tab w:val="left" w:pos="1418"/>
                <w:tab w:val="left" w:pos="1560"/>
                <w:tab w:val="left" w:pos="2694"/>
                <w:tab w:val="left" w:pos="2977"/>
              </w:tabs>
              <w:suppressAutoHyphens/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4268BE">
              <w:rPr>
                <w:b/>
                <w:sz w:val="24"/>
                <w:szCs w:val="24"/>
              </w:rPr>
              <w:t>З</w:t>
            </w:r>
            <w:r w:rsidR="00FD43C0">
              <w:rPr>
                <w:b/>
                <w:sz w:val="24"/>
                <w:szCs w:val="24"/>
              </w:rPr>
              <w:t>Д</w:t>
            </w:r>
            <w:r w:rsidRPr="004268BE">
              <w:rPr>
                <w:b/>
                <w:sz w:val="24"/>
                <w:szCs w:val="24"/>
              </w:rPr>
              <w:t>РАВООХРАНЕНИЯ</w:t>
            </w:r>
          </w:p>
          <w:p w:rsidR="006B515A" w:rsidRDefault="006B515A" w:rsidP="006B515A">
            <w:pPr>
              <w:tabs>
                <w:tab w:val="left" w:pos="1418"/>
                <w:tab w:val="left" w:pos="1560"/>
                <w:tab w:val="left" w:pos="2694"/>
                <w:tab w:val="left" w:pos="2977"/>
              </w:tabs>
              <w:suppressAutoHyphens/>
              <w:spacing w:line="240" w:lineRule="atLeast"/>
              <w:jc w:val="center"/>
              <w:rPr>
                <w:b/>
                <w:caps/>
                <w:sz w:val="24"/>
                <w:szCs w:val="24"/>
              </w:rPr>
            </w:pPr>
            <w:r w:rsidRPr="004268BE">
              <w:rPr>
                <w:b/>
                <w:caps/>
                <w:sz w:val="24"/>
                <w:szCs w:val="24"/>
              </w:rPr>
              <w:t>Иркутской области</w:t>
            </w:r>
          </w:p>
          <w:p w:rsidR="006B515A" w:rsidRPr="006B515A" w:rsidRDefault="006B515A" w:rsidP="006B515A">
            <w:pPr>
              <w:spacing w:before="80" w:line="180" w:lineRule="exact"/>
              <w:jc w:val="center"/>
              <w:rPr>
                <w:sz w:val="19"/>
                <w:szCs w:val="19"/>
              </w:rPr>
            </w:pPr>
            <w:r w:rsidRPr="006B515A">
              <w:rPr>
                <w:sz w:val="19"/>
                <w:szCs w:val="19"/>
              </w:rPr>
              <w:t>ул. Карла Маркса, 29, Иркутск, 664003</w:t>
            </w:r>
          </w:p>
          <w:p w:rsidR="006B515A" w:rsidRPr="006B515A" w:rsidRDefault="00E846E9" w:rsidP="006B515A">
            <w:pPr>
              <w:spacing w:line="180" w:lineRule="exact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</w:t>
            </w:r>
            <w:r w:rsidR="006B515A" w:rsidRPr="006B515A">
              <w:rPr>
                <w:sz w:val="19"/>
                <w:szCs w:val="19"/>
              </w:rPr>
              <w:t>ел./факс</w:t>
            </w:r>
            <w:r w:rsidR="006B515A" w:rsidRPr="006B515A">
              <w:rPr>
                <w:rFonts w:ascii="Arial" w:hAnsi="Arial"/>
                <w:sz w:val="19"/>
                <w:szCs w:val="19"/>
              </w:rPr>
              <w:t xml:space="preserve"> </w:t>
            </w:r>
            <w:r w:rsidR="006B515A" w:rsidRPr="006B515A">
              <w:rPr>
                <w:sz w:val="19"/>
                <w:szCs w:val="19"/>
              </w:rPr>
              <w:t>(3952) 24-05-86.</w:t>
            </w:r>
          </w:p>
          <w:p w:rsidR="007E6D8D" w:rsidRPr="001374C8" w:rsidRDefault="00E846E9" w:rsidP="006B515A">
            <w:pPr>
              <w:spacing w:line="180" w:lineRule="exact"/>
              <w:jc w:val="center"/>
              <w:rPr>
                <w:sz w:val="18"/>
                <w:szCs w:val="18"/>
                <w:lang w:val="en-US"/>
              </w:rPr>
            </w:pPr>
            <w:proofErr w:type="gramStart"/>
            <w:r>
              <w:rPr>
                <w:sz w:val="19"/>
                <w:szCs w:val="19"/>
              </w:rPr>
              <w:t>е</w:t>
            </w:r>
            <w:proofErr w:type="gramEnd"/>
            <w:r w:rsidR="006B515A" w:rsidRPr="001374C8">
              <w:rPr>
                <w:sz w:val="19"/>
                <w:szCs w:val="19"/>
                <w:lang w:val="en-US"/>
              </w:rPr>
              <w:t>-</w:t>
            </w:r>
            <w:r w:rsidR="006B515A" w:rsidRPr="006B515A">
              <w:rPr>
                <w:sz w:val="19"/>
                <w:szCs w:val="19"/>
                <w:lang w:val="en-US"/>
              </w:rPr>
              <w:t>mail</w:t>
            </w:r>
            <w:r w:rsidR="006B515A" w:rsidRPr="001374C8">
              <w:rPr>
                <w:sz w:val="19"/>
                <w:szCs w:val="19"/>
                <w:lang w:val="en-US"/>
              </w:rPr>
              <w:t xml:space="preserve">: </w:t>
            </w:r>
            <w:hyperlink r:id="rId9" w:history="1">
              <w:r w:rsidRPr="00E846E9">
                <w:rPr>
                  <w:rStyle w:val="a8"/>
                  <w:color w:val="auto"/>
                  <w:sz w:val="19"/>
                  <w:szCs w:val="19"/>
                  <w:lang w:val="en-US"/>
                </w:rPr>
                <w:t>guzio</w:t>
              </w:r>
              <w:r w:rsidRPr="001374C8">
                <w:rPr>
                  <w:rStyle w:val="a8"/>
                  <w:color w:val="auto"/>
                  <w:sz w:val="19"/>
                  <w:szCs w:val="19"/>
                  <w:lang w:val="en-US"/>
                </w:rPr>
                <w:t>@</w:t>
              </w:r>
              <w:r w:rsidRPr="00E846E9">
                <w:rPr>
                  <w:rStyle w:val="a8"/>
                  <w:color w:val="auto"/>
                  <w:sz w:val="19"/>
                  <w:szCs w:val="19"/>
                  <w:lang w:val="en-US"/>
                </w:rPr>
                <w:t>guzio</w:t>
              </w:r>
              <w:r w:rsidRPr="001374C8">
                <w:rPr>
                  <w:rStyle w:val="a8"/>
                  <w:color w:val="auto"/>
                  <w:sz w:val="19"/>
                  <w:szCs w:val="19"/>
                  <w:lang w:val="en-US"/>
                </w:rPr>
                <w:t>.</w:t>
              </w:r>
              <w:r w:rsidRPr="00E846E9">
                <w:rPr>
                  <w:rStyle w:val="a8"/>
                  <w:color w:val="auto"/>
                  <w:sz w:val="19"/>
                  <w:szCs w:val="19"/>
                  <w:lang w:val="en-US"/>
                </w:rPr>
                <w:t>ru</w:t>
              </w:r>
            </w:hyperlink>
            <w:r w:rsidRPr="001374C8">
              <w:rPr>
                <w:sz w:val="19"/>
                <w:szCs w:val="19"/>
                <w:lang w:val="en-US"/>
              </w:rPr>
              <w:t xml:space="preserve"> </w:t>
            </w:r>
          </w:p>
          <w:tbl>
            <w:tblPr>
              <w:tblW w:w="4183" w:type="dxa"/>
              <w:tblLayout w:type="fixed"/>
              <w:tblLook w:val="01E0" w:firstRow="1" w:lastRow="1" w:firstColumn="1" w:lastColumn="1" w:noHBand="0" w:noVBand="0"/>
            </w:tblPr>
            <w:tblGrid>
              <w:gridCol w:w="498"/>
              <w:gridCol w:w="920"/>
              <w:gridCol w:w="420"/>
              <w:gridCol w:w="644"/>
              <w:gridCol w:w="284"/>
              <w:gridCol w:w="1417"/>
            </w:tblGrid>
            <w:tr w:rsidR="008B604D" w:rsidRPr="002359ED" w:rsidTr="002359ED">
              <w:trPr>
                <w:trHeight w:val="323"/>
              </w:trPr>
              <w:tc>
                <w:tcPr>
                  <w:tcW w:w="1418" w:type="dxa"/>
                  <w:gridSpan w:val="2"/>
                  <w:tcBorders>
                    <w:bottom w:val="single" w:sz="4" w:space="0" w:color="auto"/>
                  </w:tcBorders>
                  <w:vAlign w:val="center"/>
                </w:tcPr>
                <w:p w:rsidR="008B604D" w:rsidRPr="002359ED" w:rsidRDefault="008B604D" w:rsidP="002359ED">
                  <w:pPr>
                    <w:spacing w:before="6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:rsidR="008B604D" w:rsidRPr="002359ED" w:rsidRDefault="008B604D" w:rsidP="002359ED">
                  <w:pPr>
                    <w:spacing w:before="60"/>
                    <w:rPr>
                      <w:sz w:val="18"/>
                      <w:szCs w:val="18"/>
                    </w:rPr>
                  </w:pPr>
                  <w:r w:rsidRPr="002359ED">
                    <w:rPr>
                      <w:sz w:val="18"/>
                      <w:szCs w:val="18"/>
                    </w:rPr>
                    <w:t xml:space="preserve">№ </w:t>
                  </w:r>
                </w:p>
              </w:tc>
              <w:tc>
                <w:tcPr>
                  <w:tcW w:w="2345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:rsidR="008B604D" w:rsidRPr="002359ED" w:rsidRDefault="008B604D" w:rsidP="002359ED">
                  <w:pPr>
                    <w:spacing w:before="6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8B604D" w:rsidRPr="002359ED" w:rsidTr="002359ED">
              <w:trPr>
                <w:trHeight w:val="323"/>
              </w:trPr>
              <w:tc>
                <w:tcPr>
                  <w:tcW w:w="498" w:type="dxa"/>
                </w:tcPr>
                <w:p w:rsidR="008B604D" w:rsidRPr="002359ED" w:rsidRDefault="008B604D" w:rsidP="002359ED">
                  <w:pPr>
                    <w:spacing w:before="60"/>
                    <w:ind w:left="-113"/>
                    <w:rPr>
                      <w:sz w:val="18"/>
                      <w:szCs w:val="18"/>
                    </w:rPr>
                  </w:pPr>
                  <w:r w:rsidRPr="002359ED">
                    <w:rPr>
                      <w:sz w:val="18"/>
                      <w:szCs w:val="18"/>
                    </w:rPr>
                    <w:t>на №</w:t>
                  </w:r>
                </w:p>
              </w:tc>
              <w:tc>
                <w:tcPr>
                  <w:tcW w:w="1984" w:type="dxa"/>
                  <w:gridSpan w:val="3"/>
                  <w:tcBorders>
                    <w:bottom w:val="single" w:sz="4" w:space="0" w:color="auto"/>
                  </w:tcBorders>
                </w:tcPr>
                <w:p w:rsidR="008B604D" w:rsidRPr="002359ED" w:rsidRDefault="008B604D" w:rsidP="002359ED">
                  <w:pPr>
                    <w:spacing w:before="6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8B604D" w:rsidRPr="002359ED" w:rsidRDefault="008B604D" w:rsidP="002359ED">
                  <w:pPr>
                    <w:spacing w:before="60"/>
                    <w:ind w:left="-113"/>
                    <w:rPr>
                      <w:sz w:val="18"/>
                      <w:szCs w:val="18"/>
                    </w:rPr>
                  </w:pPr>
                  <w:r w:rsidRPr="002359ED">
                    <w:rPr>
                      <w:sz w:val="18"/>
                      <w:szCs w:val="18"/>
                    </w:rPr>
                    <w:t>от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</w:tcPr>
                <w:p w:rsidR="008B604D" w:rsidRPr="002359ED" w:rsidRDefault="008B604D" w:rsidP="002359ED">
                  <w:pPr>
                    <w:spacing w:before="6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8B604D" w:rsidRPr="008E6466" w:rsidRDefault="008B604D" w:rsidP="00A41087">
            <w:pPr>
              <w:spacing w:before="60"/>
              <w:rPr>
                <w:sz w:val="2"/>
                <w:szCs w:val="2"/>
              </w:rPr>
            </w:pPr>
          </w:p>
        </w:tc>
        <w:bookmarkStart w:id="0" w:name="ТекстовоеПоле8"/>
        <w:tc>
          <w:tcPr>
            <w:tcW w:w="5128" w:type="dxa"/>
          </w:tcPr>
          <w:p w:rsidR="00F73700" w:rsidRPr="004F2276" w:rsidRDefault="000447BA" w:rsidP="00C87109">
            <w:pPr>
              <w:suppressAutoHyphens/>
              <w:spacing w:before="600"/>
              <w:ind w:left="1418" w:right="57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3096260</wp:posOffset>
                      </wp:positionH>
                      <wp:positionV relativeFrom="paragraph">
                        <wp:posOffset>396240</wp:posOffset>
                      </wp:positionV>
                      <wp:extent cx="36830" cy="36195"/>
                      <wp:effectExtent l="0" t="0" r="0" b="0"/>
                      <wp:wrapNone/>
                      <wp:docPr id="1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830" cy="36195"/>
                                <a:chOff x="6180" y="4820"/>
                                <a:chExt cx="58" cy="57"/>
                              </a:xfrm>
                            </wpg:grpSpPr>
                            <wps:wsp>
                              <wps:cNvPr id="2" name="Line 40"/>
                              <wps:cNvCnPr/>
                              <wps:spPr bwMode="auto">
                                <a:xfrm>
                                  <a:off x="6237" y="4820"/>
                                  <a:ext cx="1" cy="5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1"/>
                              <wps:cNvCnPr/>
                              <wps:spPr bwMode="auto">
                                <a:xfrm>
                                  <a:off x="6180" y="4820"/>
                                  <a:ext cx="57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9" o:spid="_x0000_s1026" style="position:absolute;margin-left:243.8pt;margin-top:31.2pt;width:2.9pt;height:2.85pt;z-index:251657216" coordorigin="6180,4820" coordsize="58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">
                      <v:line id="Line 40" o:spid="_x0000_s1027" style="position:absolute;visibility:visible;mso-wrap-style:square" from="6237,4820" to="6238,4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      <v:line id="Line 41" o:spid="_x0000_s1028" style="position:absolute;visibility:visible;mso-wrap-style:square" from="6180,4820" to="6237,4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    </v:group>
                  </w:pict>
                </mc:Fallback>
              </mc:AlternateContent>
            </w:r>
            <w:bookmarkEnd w:id="0"/>
          </w:p>
          <w:p w:rsidR="007D377D" w:rsidRDefault="007D377D" w:rsidP="004F2276">
            <w:pPr>
              <w:suppressAutoHyphens/>
              <w:spacing w:line="240" w:lineRule="exact"/>
              <w:ind w:left="1418" w:right="57"/>
              <w:rPr>
                <w:rFonts w:ascii="Times New Roman Cyr Bold" w:hAnsi="Times New Roman Cyr Bold"/>
                <w:szCs w:val="28"/>
              </w:rPr>
            </w:pPr>
          </w:p>
          <w:p w:rsidR="007F2E73" w:rsidRDefault="007F2E73" w:rsidP="002E5B21">
            <w:pPr>
              <w:tabs>
                <w:tab w:val="left" w:pos="1231"/>
                <w:tab w:val="left" w:pos="1657"/>
              </w:tabs>
              <w:suppressAutoHyphens/>
              <w:spacing w:line="240" w:lineRule="exact"/>
              <w:ind w:left="1231" w:right="57"/>
              <w:rPr>
                <w:rFonts w:ascii="Times New Roman Cyr Bold" w:hAnsi="Times New Roman Cyr Bold"/>
                <w:szCs w:val="28"/>
              </w:rPr>
            </w:pPr>
          </w:p>
          <w:p w:rsidR="007F2E73" w:rsidRDefault="007F2E73" w:rsidP="002E5B21">
            <w:pPr>
              <w:tabs>
                <w:tab w:val="left" w:pos="1231"/>
                <w:tab w:val="left" w:pos="1657"/>
              </w:tabs>
              <w:suppressAutoHyphens/>
              <w:spacing w:line="240" w:lineRule="exact"/>
              <w:ind w:left="1231" w:right="57"/>
              <w:rPr>
                <w:rFonts w:ascii="Times New Roman Cyr Bold" w:hAnsi="Times New Roman Cyr Bold"/>
                <w:szCs w:val="28"/>
              </w:rPr>
            </w:pPr>
          </w:p>
          <w:p w:rsidR="00CD44C6" w:rsidRDefault="00CD44C6" w:rsidP="002E5B21">
            <w:pPr>
              <w:tabs>
                <w:tab w:val="left" w:pos="1231"/>
                <w:tab w:val="left" w:pos="1657"/>
              </w:tabs>
              <w:suppressAutoHyphens/>
              <w:spacing w:line="240" w:lineRule="exact"/>
              <w:ind w:left="1231" w:right="57"/>
              <w:rPr>
                <w:rFonts w:ascii="Times New Roman Cyr Bold" w:hAnsi="Times New Roman Cyr Bold"/>
                <w:szCs w:val="28"/>
              </w:rPr>
            </w:pPr>
          </w:p>
          <w:p w:rsidR="00A57270" w:rsidRDefault="00E016E2" w:rsidP="002E5B21">
            <w:pPr>
              <w:tabs>
                <w:tab w:val="left" w:pos="1231"/>
                <w:tab w:val="left" w:pos="1657"/>
              </w:tabs>
              <w:suppressAutoHyphens/>
              <w:spacing w:line="240" w:lineRule="exact"/>
              <w:ind w:left="1231" w:right="57"/>
              <w:rPr>
                <w:rFonts w:ascii="Times New Roman Cyr Bold" w:hAnsi="Times New Roman Cyr Bold"/>
                <w:szCs w:val="28"/>
              </w:rPr>
            </w:pPr>
            <w:r>
              <w:rPr>
                <w:rFonts w:ascii="Times New Roman Cyr Bold" w:hAnsi="Times New Roman Cyr Bold"/>
                <w:szCs w:val="28"/>
              </w:rPr>
              <w:t>РУКОВОДИТЕЛЯМ</w:t>
            </w:r>
          </w:p>
          <w:p w:rsidR="00E016E2" w:rsidRDefault="00E016E2" w:rsidP="002E5B21">
            <w:pPr>
              <w:tabs>
                <w:tab w:val="left" w:pos="1231"/>
                <w:tab w:val="left" w:pos="1657"/>
              </w:tabs>
              <w:suppressAutoHyphens/>
              <w:spacing w:line="240" w:lineRule="exact"/>
              <w:ind w:left="1231" w:right="57"/>
              <w:rPr>
                <w:rFonts w:ascii="Times New Roman Cyr Bold" w:hAnsi="Times New Roman Cyr Bold"/>
                <w:szCs w:val="28"/>
              </w:rPr>
            </w:pPr>
            <w:r>
              <w:rPr>
                <w:rFonts w:ascii="Times New Roman Cyr Bold" w:hAnsi="Times New Roman Cyr Bold"/>
                <w:szCs w:val="28"/>
              </w:rPr>
              <w:t>учреждений здравоохранения</w:t>
            </w:r>
            <w:r w:rsidR="00407777">
              <w:rPr>
                <w:rFonts w:ascii="Times New Roman Cyr Bold" w:hAnsi="Times New Roman Cyr Bold"/>
                <w:szCs w:val="28"/>
              </w:rPr>
              <w:t>,  подведомственных министерству здравоохранения</w:t>
            </w:r>
            <w:r w:rsidR="00BC76F9">
              <w:rPr>
                <w:rFonts w:ascii="Times New Roman Cyr Bold" w:hAnsi="Times New Roman Cyr Bold"/>
                <w:szCs w:val="28"/>
              </w:rPr>
              <w:t xml:space="preserve"> Иркутской области</w:t>
            </w:r>
          </w:p>
          <w:p w:rsidR="00A57270" w:rsidRPr="00D47A6B" w:rsidRDefault="00A57270" w:rsidP="002E5B21">
            <w:pPr>
              <w:tabs>
                <w:tab w:val="left" w:pos="1231"/>
                <w:tab w:val="left" w:pos="1657"/>
              </w:tabs>
              <w:suppressAutoHyphens/>
              <w:spacing w:line="240" w:lineRule="exact"/>
              <w:ind w:left="1231" w:right="57"/>
              <w:rPr>
                <w:rFonts w:ascii="Times New Roman Cyr Bold" w:hAnsi="Times New Roman Cyr Bold"/>
                <w:szCs w:val="28"/>
              </w:rPr>
            </w:pPr>
          </w:p>
        </w:tc>
      </w:tr>
    </w:tbl>
    <w:p w:rsidR="00430700" w:rsidRDefault="00430700">
      <w:pPr>
        <w:pStyle w:val="10"/>
        <w:spacing w:before="240" w:after="360"/>
        <w:sectPr w:rsidR="00430700" w:rsidSect="006153BE">
          <w:headerReference w:type="even" r:id="rId10"/>
          <w:headerReference w:type="default" r:id="rId11"/>
          <w:type w:val="nextColumn"/>
          <w:pgSz w:w="11907" w:h="16840" w:code="9"/>
          <w:pgMar w:top="567" w:right="567" w:bottom="1134" w:left="1985" w:header="454" w:footer="454" w:gutter="0"/>
          <w:pgNumType w:start="1"/>
          <w:cols w:space="720"/>
          <w:titlePg/>
        </w:sectPr>
      </w:pPr>
    </w:p>
    <w:p w:rsidR="00295F45" w:rsidRDefault="00295F45" w:rsidP="00E016E2">
      <w:pPr>
        <w:jc w:val="both"/>
      </w:pPr>
    </w:p>
    <w:p w:rsidR="00C2030E" w:rsidRDefault="00B92E22" w:rsidP="00E016E2">
      <w:pPr>
        <w:jc w:val="both"/>
      </w:pPr>
      <w:r>
        <w:t>Г</w:t>
      </w:r>
      <w:r w:rsidR="00C2030E">
        <w:t>одово</w:t>
      </w:r>
      <w:r>
        <w:t>й</w:t>
      </w:r>
      <w:r w:rsidR="00C2030E">
        <w:t xml:space="preserve"> отчет </w:t>
      </w:r>
      <w:r>
        <w:t xml:space="preserve">о </w:t>
      </w:r>
      <w:r w:rsidR="00C2030E">
        <w:t>работ</w:t>
      </w:r>
      <w:r>
        <w:t>е</w:t>
      </w:r>
      <w:r w:rsidR="00C2030E">
        <w:t xml:space="preserve"> </w:t>
      </w:r>
    </w:p>
    <w:p w:rsidR="00E016E2" w:rsidRDefault="00B92E22" w:rsidP="00E016E2">
      <w:pPr>
        <w:jc w:val="both"/>
      </w:pPr>
      <w:r>
        <w:t>хирургической службы</w:t>
      </w:r>
    </w:p>
    <w:p w:rsidR="00407777" w:rsidRDefault="00407777" w:rsidP="00E016E2">
      <w:pPr>
        <w:jc w:val="both"/>
      </w:pPr>
    </w:p>
    <w:p w:rsidR="00295F45" w:rsidRDefault="00295F45" w:rsidP="00E016E2">
      <w:pPr>
        <w:jc w:val="center"/>
      </w:pPr>
    </w:p>
    <w:p w:rsidR="00C2030E" w:rsidRDefault="00C2030E" w:rsidP="00E016E2">
      <w:pPr>
        <w:jc w:val="center"/>
      </w:pPr>
    </w:p>
    <w:p w:rsidR="00E016E2" w:rsidRDefault="00E016E2" w:rsidP="00E016E2">
      <w:pPr>
        <w:jc w:val="center"/>
      </w:pPr>
      <w:r>
        <w:t>Уважаемые руководители!</w:t>
      </w:r>
    </w:p>
    <w:p w:rsidR="00E016E2" w:rsidRDefault="00E016E2" w:rsidP="00E016E2">
      <w:pPr>
        <w:jc w:val="center"/>
      </w:pPr>
    </w:p>
    <w:p w:rsidR="00CC2E9B" w:rsidRDefault="00C2030E" w:rsidP="00C2030E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Cs w:val="28"/>
        </w:rPr>
      </w:pPr>
      <w:r>
        <w:rPr>
          <w:szCs w:val="28"/>
        </w:rPr>
        <w:t xml:space="preserve">По итогам работы </w:t>
      </w:r>
      <w:r w:rsidR="00B92E22">
        <w:rPr>
          <w:szCs w:val="28"/>
        </w:rPr>
        <w:t xml:space="preserve">хирургической службы </w:t>
      </w:r>
      <w:r w:rsidR="003A2216">
        <w:rPr>
          <w:szCs w:val="28"/>
        </w:rPr>
        <w:t>Иркутской области</w:t>
      </w:r>
      <w:r>
        <w:rPr>
          <w:szCs w:val="28"/>
        </w:rPr>
        <w:t xml:space="preserve"> за  201</w:t>
      </w:r>
      <w:r w:rsidR="009B5BCF">
        <w:rPr>
          <w:szCs w:val="28"/>
        </w:rPr>
        <w:t xml:space="preserve">8 год </w:t>
      </w:r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год</w:t>
      </w:r>
      <w:proofErr w:type="spellEnd"/>
      <w:proofErr w:type="gramEnd"/>
      <w:r>
        <w:rPr>
          <w:szCs w:val="28"/>
        </w:rPr>
        <w:t xml:space="preserve"> необходимо подготовить и представить отчет, согласно приложенным формам</w:t>
      </w:r>
      <w:r w:rsidR="003A2216">
        <w:rPr>
          <w:szCs w:val="28"/>
        </w:rPr>
        <w:t>.</w:t>
      </w:r>
      <w:r w:rsidR="001913B9">
        <w:rPr>
          <w:szCs w:val="28"/>
        </w:rPr>
        <w:t xml:space="preserve"> </w:t>
      </w:r>
    </w:p>
    <w:p w:rsidR="001913B9" w:rsidRPr="009B5BCF" w:rsidRDefault="001913B9" w:rsidP="00C2030E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Cs w:val="28"/>
        </w:rPr>
      </w:pPr>
      <w:r>
        <w:rPr>
          <w:szCs w:val="28"/>
        </w:rPr>
        <w:t>Сводный</w:t>
      </w:r>
      <w:r w:rsidR="00C2030E">
        <w:rPr>
          <w:szCs w:val="28"/>
        </w:rPr>
        <w:t xml:space="preserve"> </w:t>
      </w:r>
      <w:r>
        <w:rPr>
          <w:szCs w:val="28"/>
        </w:rPr>
        <w:t>о</w:t>
      </w:r>
      <w:r w:rsidR="003A2216">
        <w:rPr>
          <w:szCs w:val="28"/>
        </w:rPr>
        <w:t xml:space="preserve">тчет </w:t>
      </w:r>
      <w:r w:rsidR="00B92E22">
        <w:rPr>
          <w:szCs w:val="28"/>
        </w:rPr>
        <w:t xml:space="preserve">в электронном виде </w:t>
      </w:r>
      <w:r>
        <w:rPr>
          <w:szCs w:val="28"/>
        </w:rPr>
        <w:t xml:space="preserve">предоставить до </w:t>
      </w:r>
      <w:r w:rsidR="007A012E">
        <w:rPr>
          <w:szCs w:val="28"/>
        </w:rPr>
        <w:t>15</w:t>
      </w:r>
      <w:r w:rsidR="003A2216">
        <w:rPr>
          <w:szCs w:val="28"/>
        </w:rPr>
        <w:t xml:space="preserve"> </w:t>
      </w:r>
      <w:r w:rsidR="007A012E">
        <w:rPr>
          <w:szCs w:val="28"/>
        </w:rPr>
        <w:t>февраля</w:t>
      </w:r>
      <w:r w:rsidR="003A2216">
        <w:rPr>
          <w:szCs w:val="28"/>
        </w:rPr>
        <w:t xml:space="preserve"> </w:t>
      </w:r>
      <w:r>
        <w:rPr>
          <w:szCs w:val="28"/>
        </w:rPr>
        <w:t>201</w:t>
      </w:r>
      <w:r w:rsidR="009B5BCF">
        <w:rPr>
          <w:szCs w:val="28"/>
        </w:rPr>
        <w:t>9</w:t>
      </w:r>
      <w:r w:rsidR="00B92E22">
        <w:rPr>
          <w:szCs w:val="28"/>
        </w:rPr>
        <w:t xml:space="preserve"> </w:t>
      </w:r>
      <w:r>
        <w:rPr>
          <w:szCs w:val="28"/>
        </w:rPr>
        <w:t>г</w:t>
      </w:r>
      <w:r w:rsidR="00B92E22">
        <w:rPr>
          <w:szCs w:val="28"/>
        </w:rPr>
        <w:t>ода</w:t>
      </w:r>
      <w:r w:rsidR="003A2216">
        <w:rPr>
          <w:szCs w:val="28"/>
        </w:rPr>
        <w:t xml:space="preserve"> на</w:t>
      </w:r>
      <w:r>
        <w:rPr>
          <w:szCs w:val="28"/>
        </w:rPr>
        <w:t xml:space="preserve"> электронный адрес</w:t>
      </w:r>
      <w:r w:rsidR="000447BA">
        <w:rPr>
          <w:szCs w:val="28"/>
        </w:rPr>
        <w:t xml:space="preserve"> </w:t>
      </w:r>
      <w:hyperlink r:id="rId12" w:history="1">
        <w:r w:rsidR="009B5BCF" w:rsidRPr="008A0AA6">
          <w:rPr>
            <w:rStyle w:val="a8"/>
            <w:szCs w:val="28"/>
            <w:lang w:val="en-US"/>
          </w:rPr>
          <w:t>spec</w:t>
        </w:r>
        <w:r w:rsidR="009B5BCF" w:rsidRPr="008A0AA6">
          <w:rPr>
            <w:rStyle w:val="a8"/>
            <w:szCs w:val="28"/>
          </w:rPr>
          <w:t>@</w:t>
        </w:r>
        <w:r w:rsidR="009B5BCF" w:rsidRPr="008A0AA6">
          <w:rPr>
            <w:rStyle w:val="a8"/>
            <w:szCs w:val="28"/>
            <w:lang w:val="en-US"/>
          </w:rPr>
          <w:t>miac</w:t>
        </w:r>
        <w:r w:rsidR="009B5BCF" w:rsidRPr="008A0AA6">
          <w:rPr>
            <w:rStyle w:val="a8"/>
            <w:szCs w:val="28"/>
          </w:rPr>
          <w:t>-</w:t>
        </w:r>
        <w:r w:rsidR="009B5BCF" w:rsidRPr="008A0AA6">
          <w:rPr>
            <w:rStyle w:val="a8"/>
            <w:szCs w:val="28"/>
            <w:lang w:val="en-US"/>
          </w:rPr>
          <w:t>io</w:t>
        </w:r>
        <w:r w:rsidR="009B5BCF" w:rsidRPr="008A0AA6">
          <w:rPr>
            <w:rStyle w:val="a8"/>
            <w:szCs w:val="28"/>
          </w:rPr>
          <w:t>.</w:t>
        </w:r>
        <w:r w:rsidR="009B5BCF" w:rsidRPr="008A0AA6">
          <w:rPr>
            <w:rStyle w:val="a8"/>
            <w:szCs w:val="28"/>
            <w:lang w:val="en-US"/>
          </w:rPr>
          <w:t>ru</w:t>
        </w:r>
      </w:hyperlink>
      <w:r w:rsidR="009B5BCF">
        <w:rPr>
          <w:szCs w:val="28"/>
        </w:rPr>
        <w:t xml:space="preserve">, </w:t>
      </w:r>
      <w:r w:rsidR="009B5BCF" w:rsidRPr="009B5BCF">
        <w:rPr>
          <w:szCs w:val="28"/>
        </w:rPr>
        <w:t>sandakov_pi@iokb.ru</w:t>
      </w:r>
    </w:p>
    <w:p w:rsidR="003A2216" w:rsidRDefault="001913B9" w:rsidP="00CE2AAF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Cs w:val="28"/>
        </w:rPr>
      </w:pPr>
      <w:r>
        <w:rPr>
          <w:szCs w:val="28"/>
        </w:rPr>
        <w:t>Н</w:t>
      </w:r>
      <w:r w:rsidR="00C2030E">
        <w:rPr>
          <w:szCs w:val="28"/>
        </w:rPr>
        <w:t>а бумажном носителе</w:t>
      </w:r>
      <w:r>
        <w:rPr>
          <w:szCs w:val="28"/>
        </w:rPr>
        <w:t xml:space="preserve"> полный сводный отчет с описательной частью </w:t>
      </w:r>
      <w:r w:rsidR="00CC2E9B">
        <w:rPr>
          <w:szCs w:val="28"/>
        </w:rPr>
        <w:t>и таблицами</w:t>
      </w:r>
      <w:r w:rsidR="00EE5F11">
        <w:rPr>
          <w:szCs w:val="28"/>
        </w:rPr>
        <w:t xml:space="preserve"> </w:t>
      </w:r>
      <w:r>
        <w:rPr>
          <w:szCs w:val="28"/>
        </w:rPr>
        <w:t>предоставить</w:t>
      </w:r>
      <w:r w:rsidR="00C2030E">
        <w:rPr>
          <w:szCs w:val="28"/>
        </w:rPr>
        <w:t xml:space="preserve"> до</w:t>
      </w:r>
      <w:r w:rsidR="00145916">
        <w:rPr>
          <w:szCs w:val="28"/>
        </w:rPr>
        <w:t xml:space="preserve"> </w:t>
      </w:r>
      <w:r w:rsidR="007A012E">
        <w:rPr>
          <w:szCs w:val="28"/>
        </w:rPr>
        <w:t>15  февраля</w:t>
      </w:r>
      <w:r w:rsidR="00C2030E">
        <w:rPr>
          <w:szCs w:val="28"/>
        </w:rPr>
        <w:t xml:space="preserve"> 201</w:t>
      </w:r>
      <w:r w:rsidR="009B5BCF">
        <w:rPr>
          <w:szCs w:val="28"/>
        </w:rPr>
        <w:t>9</w:t>
      </w:r>
      <w:r w:rsidR="00B92E22">
        <w:rPr>
          <w:szCs w:val="28"/>
        </w:rPr>
        <w:t xml:space="preserve"> </w:t>
      </w:r>
      <w:r w:rsidR="00C2030E">
        <w:rPr>
          <w:szCs w:val="28"/>
        </w:rPr>
        <w:t>года</w:t>
      </w:r>
      <w:r w:rsidR="00B92E22">
        <w:rPr>
          <w:szCs w:val="28"/>
        </w:rPr>
        <w:t xml:space="preserve"> главному внештатному специалисту хирургу П.И. </w:t>
      </w:r>
      <w:proofErr w:type="spellStart"/>
      <w:r w:rsidR="00B92E22">
        <w:rPr>
          <w:szCs w:val="28"/>
        </w:rPr>
        <w:t>Сандакову</w:t>
      </w:r>
      <w:proofErr w:type="spellEnd"/>
      <w:r w:rsidR="00B92E22">
        <w:rPr>
          <w:szCs w:val="28"/>
        </w:rPr>
        <w:t xml:space="preserve">, </w:t>
      </w:r>
      <w:r w:rsidR="009B5BCF">
        <w:rPr>
          <w:szCs w:val="28"/>
        </w:rPr>
        <w:t>6 блок 2 этаж</w:t>
      </w:r>
      <w:r w:rsidR="00B92E22">
        <w:rPr>
          <w:szCs w:val="28"/>
        </w:rPr>
        <w:t xml:space="preserve"> ОГБУЗ Иркутская областная клиническая больница с 9-00 до 16-00  </w:t>
      </w:r>
      <w:r w:rsidR="00CC2E9B">
        <w:rPr>
          <w:szCs w:val="28"/>
        </w:rPr>
        <w:t>.</w:t>
      </w:r>
      <w:r w:rsidR="007A012E">
        <w:rPr>
          <w:szCs w:val="28"/>
        </w:rPr>
        <w:t xml:space="preserve"> </w:t>
      </w:r>
      <w:proofErr w:type="gramStart"/>
      <w:r w:rsidR="007A012E">
        <w:rPr>
          <w:szCs w:val="28"/>
        </w:rPr>
        <w:t xml:space="preserve">( </w:t>
      </w:r>
      <w:proofErr w:type="gramEnd"/>
      <w:r w:rsidR="007A012E">
        <w:rPr>
          <w:szCs w:val="28"/>
        </w:rPr>
        <w:t xml:space="preserve">22-26 января 2019г </w:t>
      </w:r>
      <w:proofErr w:type="spellStart"/>
      <w:r w:rsidR="007A012E">
        <w:rPr>
          <w:szCs w:val="28"/>
        </w:rPr>
        <w:t>неприемные</w:t>
      </w:r>
      <w:proofErr w:type="spellEnd"/>
      <w:r w:rsidR="007A012E">
        <w:rPr>
          <w:szCs w:val="28"/>
        </w:rPr>
        <w:t xml:space="preserve"> дни</w:t>
      </w:r>
    </w:p>
    <w:p w:rsidR="00C2030E" w:rsidRDefault="00C2030E" w:rsidP="00C2030E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Cs w:val="28"/>
        </w:rPr>
      </w:pPr>
      <w:r>
        <w:rPr>
          <w:szCs w:val="28"/>
        </w:rPr>
        <w:t xml:space="preserve">По вопросам </w:t>
      </w:r>
      <w:r w:rsidR="00B92E22">
        <w:rPr>
          <w:szCs w:val="28"/>
        </w:rPr>
        <w:t xml:space="preserve">подготовки отчета </w:t>
      </w:r>
      <w:r>
        <w:rPr>
          <w:szCs w:val="28"/>
        </w:rPr>
        <w:t>обращаться по</w:t>
      </w:r>
      <w:r w:rsidR="001913B9">
        <w:rPr>
          <w:szCs w:val="28"/>
        </w:rPr>
        <w:t xml:space="preserve"> электронному адресу</w:t>
      </w:r>
      <w:r w:rsidR="00B92E22">
        <w:rPr>
          <w:szCs w:val="28"/>
        </w:rPr>
        <w:t xml:space="preserve"> </w:t>
      </w:r>
      <w:proofErr w:type="spellStart"/>
      <w:r w:rsidR="00B92E22">
        <w:rPr>
          <w:szCs w:val="28"/>
          <w:lang w:val="en-US"/>
        </w:rPr>
        <w:t>sandakov</w:t>
      </w:r>
      <w:proofErr w:type="spellEnd"/>
      <w:r w:rsidR="00B92E22" w:rsidRPr="00B92E22">
        <w:rPr>
          <w:szCs w:val="28"/>
        </w:rPr>
        <w:t>_</w:t>
      </w:r>
      <w:r w:rsidR="00B92E22">
        <w:rPr>
          <w:szCs w:val="28"/>
          <w:lang w:val="en-US"/>
        </w:rPr>
        <w:t>pi</w:t>
      </w:r>
      <w:r w:rsidR="00B92E22" w:rsidRPr="00B92E22">
        <w:rPr>
          <w:szCs w:val="28"/>
        </w:rPr>
        <w:t>@</w:t>
      </w:r>
      <w:proofErr w:type="spellStart"/>
      <w:r w:rsidR="00B92E22">
        <w:rPr>
          <w:szCs w:val="28"/>
          <w:lang w:val="en-US"/>
        </w:rPr>
        <w:t>iokb</w:t>
      </w:r>
      <w:proofErr w:type="spellEnd"/>
      <w:r w:rsidR="00B92E22" w:rsidRPr="00B92E22">
        <w:rPr>
          <w:szCs w:val="28"/>
        </w:rPr>
        <w:t>.</w:t>
      </w:r>
      <w:proofErr w:type="spellStart"/>
      <w:r w:rsidR="00B92E22">
        <w:rPr>
          <w:szCs w:val="28"/>
          <w:lang w:val="en-US"/>
        </w:rPr>
        <w:t>ru</w:t>
      </w:r>
      <w:proofErr w:type="spellEnd"/>
      <w:r w:rsidR="001913B9">
        <w:rPr>
          <w:szCs w:val="28"/>
        </w:rPr>
        <w:t>,</w:t>
      </w:r>
      <w:r w:rsidR="001913B9" w:rsidRPr="000447BA">
        <w:rPr>
          <w:szCs w:val="28"/>
        </w:rPr>
        <w:t xml:space="preserve"> или </w:t>
      </w:r>
      <w:r w:rsidR="001913B9">
        <w:rPr>
          <w:szCs w:val="28"/>
        </w:rPr>
        <w:t xml:space="preserve">по </w:t>
      </w:r>
      <w:r>
        <w:rPr>
          <w:szCs w:val="28"/>
        </w:rPr>
        <w:t xml:space="preserve">телефону </w:t>
      </w:r>
      <w:r w:rsidR="009B5BCF">
        <w:rPr>
          <w:szCs w:val="28"/>
        </w:rPr>
        <w:t>89025666105</w:t>
      </w:r>
    </w:p>
    <w:p w:rsidR="00C2030E" w:rsidRDefault="00C2030E" w:rsidP="00295F45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Cs w:val="28"/>
        </w:rPr>
      </w:pPr>
    </w:p>
    <w:p w:rsidR="00BF130F" w:rsidRPr="007A012E" w:rsidRDefault="00E84036" w:rsidP="00680F65">
      <w:pPr>
        <w:ind w:firstLine="709"/>
        <w:jc w:val="both"/>
        <w:rPr>
          <w:b/>
          <w:szCs w:val="28"/>
        </w:rPr>
      </w:pPr>
      <w:r>
        <w:rPr>
          <w:szCs w:val="28"/>
        </w:rPr>
        <w:t xml:space="preserve">Приложение на </w:t>
      </w:r>
      <w:r w:rsidR="009B5BCF">
        <w:rPr>
          <w:szCs w:val="28"/>
        </w:rPr>
        <w:t>17</w:t>
      </w:r>
      <w:r w:rsidR="00BF130F">
        <w:rPr>
          <w:szCs w:val="28"/>
        </w:rPr>
        <w:t xml:space="preserve"> лист</w:t>
      </w:r>
      <w:r w:rsidR="002C266D">
        <w:rPr>
          <w:szCs w:val="28"/>
        </w:rPr>
        <w:t>ах</w:t>
      </w:r>
      <w:proofErr w:type="gramStart"/>
      <w:r w:rsidR="009B5BCF">
        <w:rPr>
          <w:szCs w:val="28"/>
        </w:rPr>
        <w:t xml:space="preserve">., </w:t>
      </w:r>
      <w:proofErr w:type="gramEnd"/>
      <w:r w:rsidR="009B5BCF">
        <w:rPr>
          <w:szCs w:val="28"/>
        </w:rPr>
        <w:t>и в электронной форме формата</w:t>
      </w:r>
      <w:r w:rsidR="009B5BCF" w:rsidRPr="009B5BCF">
        <w:rPr>
          <w:szCs w:val="28"/>
        </w:rPr>
        <w:t xml:space="preserve"> </w:t>
      </w:r>
      <w:r w:rsidR="009B5BCF">
        <w:rPr>
          <w:szCs w:val="28"/>
          <w:lang w:val="en-US"/>
        </w:rPr>
        <w:t>Excel</w:t>
      </w:r>
      <w:r w:rsidR="00454E1B">
        <w:rPr>
          <w:szCs w:val="28"/>
        </w:rPr>
        <w:t>.</w:t>
      </w:r>
      <w:r w:rsidR="007A012E" w:rsidRPr="007A012E">
        <w:rPr>
          <w:szCs w:val="28"/>
        </w:rPr>
        <w:t xml:space="preserve">  </w:t>
      </w:r>
      <w:r w:rsidR="007A012E">
        <w:rPr>
          <w:szCs w:val="28"/>
        </w:rPr>
        <w:t xml:space="preserve">Заполнение в электронной форме </w:t>
      </w:r>
      <w:r w:rsidR="007A012E" w:rsidRPr="007A012E">
        <w:rPr>
          <w:b/>
          <w:szCs w:val="28"/>
        </w:rPr>
        <w:t>обязательно</w:t>
      </w:r>
      <w:r w:rsidR="007A012E">
        <w:rPr>
          <w:b/>
          <w:szCs w:val="28"/>
        </w:rPr>
        <w:t xml:space="preserve">!!!, </w:t>
      </w:r>
      <w:r w:rsidR="007A012E" w:rsidRPr="007A012E">
        <w:rPr>
          <w:szCs w:val="28"/>
        </w:rPr>
        <w:t>для формирования сводного</w:t>
      </w:r>
      <w:r w:rsidR="007A012E">
        <w:rPr>
          <w:szCs w:val="28"/>
        </w:rPr>
        <w:t xml:space="preserve"> отчета по Иркутской области</w:t>
      </w:r>
      <w:r w:rsidR="007A012E" w:rsidRPr="007A012E">
        <w:rPr>
          <w:szCs w:val="28"/>
        </w:rPr>
        <w:t xml:space="preserve"> </w:t>
      </w:r>
      <w:r w:rsidR="007A012E">
        <w:rPr>
          <w:szCs w:val="28"/>
        </w:rPr>
        <w:t>д</w:t>
      </w:r>
      <w:r w:rsidR="007A012E" w:rsidRPr="007A012E">
        <w:rPr>
          <w:szCs w:val="28"/>
        </w:rPr>
        <w:t xml:space="preserve">ля отправки в ФГБУЗ «  </w:t>
      </w:r>
      <w:proofErr w:type="gramStart"/>
      <w:r w:rsidR="007A012E" w:rsidRPr="007A012E">
        <w:rPr>
          <w:szCs w:val="28"/>
        </w:rPr>
        <w:t>Национальный</w:t>
      </w:r>
      <w:proofErr w:type="gramEnd"/>
      <w:r w:rsidR="007A012E" w:rsidRPr="007A012E">
        <w:rPr>
          <w:szCs w:val="28"/>
        </w:rPr>
        <w:t xml:space="preserve"> медицинский исследовательский центр хирургии им. </w:t>
      </w:r>
      <w:proofErr w:type="spellStart"/>
      <w:r w:rsidR="007A012E" w:rsidRPr="007A012E">
        <w:rPr>
          <w:szCs w:val="28"/>
        </w:rPr>
        <w:t>А.В.Вишневского</w:t>
      </w:r>
      <w:proofErr w:type="spellEnd"/>
      <w:r w:rsidR="007A012E" w:rsidRPr="007A012E">
        <w:rPr>
          <w:szCs w:val="28"/>
        </w:rPr>
        <w:t>» Министерства здравоохранения Российской Федерации</w:t>
      </w:r>
      <w:r w:rsidR="00680F65" w:rsidRPr="007A012E">
        <w:rPr>
          <w:b/>
          <w:szCs w:val="28"/>
        </w:rPr>
        <w:t xml:space="preserve"> </w:t>
      </w:r>
    </w:p>
    <w:p w:rsidR="00BF130F" w:rsidRDefault="00BF130F" w:rsidP="00454E1B">
      <w:pPr>
        <w:rPr>
          <w:szCs w:val="28"/>
        </w:rPr>
      </w:pPr>
    </w:p>
    <w:p w:rsidR="007A012E" w:rsidRDefault="00145916" w:rsidP="00454E1B">
      <w:pPr>
        <w:rPr>
          <w:szCs w:val="28"/>
        </w:rPr>
      </w:pPr>
      <w:r>
        <w:rPr>
          <w:szCs w:val="28"/>
        </w:rPr>
        <w:t xml:space="preserve"> </w:t>
      </w:r>
      <w:r w:rsidR="00CC2E9B">
        <w:rPr>
          <w:szCs w:val="28"/>
        </w:rPr>
        <w:t>М</w:t>
      </w:r>
      <w:r w:rsidR="00454E1B">
        <w:rPr>
          <w:szCs w:val="28"/>
        </w:rPr>
        <w:t>инистр  здравоохранения</w:t>
      </w:r>
    </w:p>
    <w:p w:rsidR="00454E1B" w:rsidRDefault="007A012E" w:rsidP="00454E1B">
      <w:pPr>
        <w:rPr>
          <w:szCs w:val="28"/>
        </w:rPr>
      </w:pPr>
      <w:r>
        <w:rPr>
          <w:szCs w:val="28"/>
        </w:rPr>
        <w:t xml:space="preserve">Иркутской области:                        </w:t>
      </w:r>
      <w:bookmarkStart w:id="1" w:name="_GoBack"/>
      <w:bookmarkEnd w:id="1"/>
      <w:r w:rsidR="00454E1B">
        <w:rPr>
          <w:szCs w:val="28"/>
        </w:rPr>
        <w:t xml:space="preserve">      </w:t>
      </w:r>
      <w:r w:rsidR="00295F45">
        <w:rPr>
          <w:szCs w:val="28"/>
        </w:rPr>
        <w:t xml:space="preserve">                       </w:t>
      </w:r>
      <w:r w:rsidR="00CC2E9B">
        <w:rPr>
          <w:szCs w:val="28"/>
        </w:rPr>
        <w:t xml:space="preserve">                      О.Н. Ярошенко  </w:t>
      </w:r>
    </w:p>
    <w:sectPr w:rsidR="00454E1B" w:rsidSect="00C2030E">
      <w:type w:val="continuous"/>
      <w:pgSz w:w="11907" w:h="16840" w:code="9"/>
      <w:pgMar w:top="1134" w:right="850" w:bottom="568" w:left="1418" w:header="454" w:footer="454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6F8" w:rsidRDefault="008E66F8">
      <w:r>
        <w:separator/>
      </w:r>
    </w:p>
  </w:endnote>
  <w:endnote w:type="continuationSeparator" w:id="0">
    <w:p w:rsidR="008E66F8" w:rsidRDefault="008E6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 Bold"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6F8" w:rsidRDefault="008E66F8">
      <w:r>
        <w:separator/>
      </w:r>
    </w:p>
  </w:footnote>
  <w:footnote w:type="continuationSeparator" w:id="0">
    <w:p w:rsidR="008E66F8" w:rsidRDefault="008E66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E22" w:rsidRDefault="00B92E22" w:rsidP="00770E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2E22" w:rsidRDefault="00B92E2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E22" w:rsidRDefault="00B92E22" w:rsidP="006153BE">
    <w:pPr>
      <w:pStyle w:val="a3"/>
      <w:framePr w:wrap="around" w:vAnchor="text" w:hAnchor="margin" w:xAlign="center" w:y="1"/>
      <w:rPr>
        <w:rStyle w:val="a5"/>
        <w:sz w:val="26"/>
      </w:rPr>
    </w:pPr>
    <w:r>
      <w:rPr>
        <w:rStyle w:val="a5"/>
        <w:sz w:val="26"/>
      </w:rPr>
      <w:fldChar w:fldCharType="begin"/>
    </w:r>
    <w:r>
      <w:rPr>
        <w:rStyle w:val="a5"/>
        <w:sz w:val="26"/>
      </w:rPr>
      <w:instrText xml:space="preserve">PAGE  </w:instrText>
    </w:r>
    <w:r>
      <w:rPr>
        <w:rStyle w:val="a5"/>
        <w:sz w:val="26"/>
      </w:rPr>
      <w:fldChar w:fldCharType="separate"/>
    </w:r>
    <w:r>
      <w:rPr>
        <w:rStyle w:val="a5"/>
        <w:noProof/>
        <w:sz w:val="26"/>
      </w:rPr>
      <w:t>2</w:t>
    </w:r>
    <w:r>
      <w:rPr>
        <w:rStyle w:val="a5"/>
        <w:sz w:val="26"/>
      </w:rPr>
      <w:fldChar w:fldCharType="end"/>
    </w:r>
  </w:p>
  <w:p w:rsidR="00B92E22" w:rsidRDefault="00B92E22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14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F53"/>
    <w:rsid w:val="00006F56"/>
    <w:rsid w:val="000072B6"/>
    <w:rsid w:val="000402E4"/>
    <w:rsid w:val="000447BA"/>
    <w:rsid w:val="00066127"/>
    <w:rsid w:val="0008235B"/>
    <w:rsid w:val="000A41D3"/>
    <w:rsid w:val="000B23F9"/>
    <w:rsid w:val="000B287F"/>
    <w:rsid w:val="000C73AD"/>
    <w:rsid w:val="000E0634"/>
    <w:rsid w:val="000E4302"/>
    <w:rsid w:val="00101D69"/>
    <w:rsid w:val="001164DB"/>
    <w:rsid w:val="00127D1E"/>
    <w:rsid w:val="00127E4D"/>
    <w:rsid w:val="001374C8"/>
    <w:rsid w:val="00145916"/>
    <w:rsid w:val="00177A8E"/>
    <w:rsid w:val="00190F4E"/>
    <w:rsid w:val="001913B9"/>
    <w:rsid w:val="001B0145"/>
    <w:rsid w:val="001B4D82"/>
    <w:rsid w:val="001C1B6C"/>
    <w:rsid w:val="001C5663"/>
    <w:rsid w:val="001D0ABC"/>
    <w:rsid w:val="001D684E"/>
    <w:rsid w:val="001E2082"/>
    <w:rsid w:val="002008AB"/>
    <w:rsid w:val="002200BF"/>
    <w:rsid w:val="00227398"/>
    <w:rsid w:val="002359ED"/>
    <w:rsid w:val="00275F59"/>
    <w:rsid w:val="00277669"/>
    <w:rsid w:val="00293D46"/>
    <w:rsid w:val="00295F45"/>
    <w:rsid w:val="002A0F5F"/>
    <w:rsid w:val="002B67E4"/>
    <w:rsid w:val="002C266D"/>
    <w:rsid w:val="002D233C"/>
    <w:rsid w:val="002E3CFC"/>
    <w:rsid w:val="002E5B21"/>
    <w:rsid w:val="002F2855"/>
    <w:rsid w:val="0030560A"/>
    <w:rsid w:val="00313122"/>
    <w:rsid w:val="0032466A"/>
    <w:rsid w:val="00325C89"/>
    <w:rsid w:val="0035138A"/>
    <w:rsid w:val="00360557"/>
    <w:rsid w:val="003A2216"/>
    <w:rsid w:val="003A25F3"/>
    <w:rsid w:val="003A4AA2"/>
    <w:rsid w:val="003A568C"/>
    <w:rsid w:val="003A7C98"/>
    <w:rsid w:val="003B3423"/>
    <w:rsid w:val="00407777"/>
    <w:rsid w:val="004300DF"/>
    <w:rsid w:val="00430700"/>
    <w:rsid w:val="004521BA"/>
    <w:rsid w:val="00454E1B"/>
    <w:rsid w:val="004551E9"/>
    <w:rsid w:val="00466BC1"/>
    <w:rsid w:val="00482B88"/>
    <w:rsid w:val="0049227E"/>
    <w:rsid w:val="004A06A4"/>
    <w:rsid w:val="004B2865"/>
    <w:rsid w:val="004B344F"/>
    <w:rsid w:val="004C06FC"/>
    <w:rsid w:val="004D2A80"/>
    <w:rsid w:val="004F2276"/>
    <w:rsid w:val="005028DC"/>
    <w:rsid w:val="00512C65"/>
    <w:rsid w:val="00514F53"/>
    <w:rsid w:val="005313F4"/>
    <w:rsid w:val="00537AE5"/>
    <w:rsid w:val="00570924"/>
    <w:rsid w:val="00580D7F"/>
    <w:rsid w:val="00586C80"/>
    <w:rsid w:val="0059509B"/>
    <w:rsid w:val="005D5626"/>
    <w:rsid w:val="005D693C"/>
    <w:rsid w:val="005F797F"/>
    <w:rsid w:val="006153BE"/>
    <w:rsid w:val="00634832"/>
    <w:rsid w:val="00634C4C"/>
    <w:rsid w:val="0065390E"/>
    <w:rsid w:val="00674E32"/>
    <w:rsid w:val="00680F65"/>
    <w:rsid w:val="00695E57"/>
    <w:rsid w:val="006A2956"/>
    <w:rsid w:val="006B515A"/>
    <w:rsid w:val="006D01F3"/>
    <w:rsid w:val="006D4845"/>
    <w:rsid w:val="006D56CA"/>
    <w:rsid w:val="006E1649"/>
    <w:rsid w:val="006E3DB8"/>
    <w:rsid w:val="006E484E"/>
    <w:rsid w:val="006E4EA2"/>
    <w:rsid w:val="00707051"/>
    <w:rsid w:val="00714E89"/>
    <w:rsid w:val="007163D4"/>
    <w:rsid w:val="0072004B"/>
    <w:rsid w:val="00727F3E"/>
    <w:rsid w:val="00733746"/>
    <w:rsid w:val="007405D9"/>
    <w:rsid w:val="00742DDE"/>
    <w:rsid w:val="00744FF4"/>
    <w:rsid w:val="00745FAF"/>
    <w:rsid w:val="007500FB"/>
    <w:rsid w:val="00763445"/>
    <w:rsid w:val="00770EDE"/>
    <w:rsid w:val="00775C88"/>
    <w:rsid w:val="00776C18"/>
    <w:rsid w:val="00782E2C"/>
    <w:rsid w:val="00787573"/>
    <w:rsid w:val="00790D85"/>
    <w:rsid w:val="007A012E"/>
    <w:rsid w:val="007A1C0F"/>
    <w:rsid w:val="007B402A"/>
    <w:rsid w:val="007D377D"/>
    <w:rsid w:val="007D5A3F"/>
    <w:rsid w:val="007E339B"/>
    <w:rsid w:val="007E6D8D"/>
    <w:rsid w:val="007E6DAC"/>
    <w:rsid w:val="007F2E73"/>
    <w:rsid w:val="00805ED9"/>
    <w:rsid w:val="0080750E"/>
    <w:rsid w:val="0082469A"/>
    <w:rsid w:val="00833597"/>
    <w:rsid w:val="008421A6"/>
    <w:rsid w:val="00862838"/>
    <w:rsid w:val="008629BE"/>
    <w:rsid w:val="00871007"/>
    <w:rsid w:val="0088736D"/>
    <w:rsid w:val="008B1A29"/>
    <w:rsid w:val="008B604D"/>
    <w:rsid w:val="008C454A"/>
    <w:rsid w:val="008C4FBA"/>
    <w:rsid w:val="008D29FC"/>
    <w:rsid w:val="008D74C4"/>
    <w:rsid w:val="008E3CD6"/>
    <w:rsid w:val="008E6466"/>
    <w:rsid w:val="008E66F8"/>
    <w:rsid w:val="008F7407"/>
    <w:rsid w:val="00906EDC"/>
    <w:rsid w:val="00911158"/>
    <w:rsid w:val="00912F3C"/>
    <w:rsid w:val="009265A8"/>
    <w:rsid w:val="00931AD7"/>
    <w:rsid w:val="009327B0"/>
    <w:rsid w:val="00943F09"/>
    <w:rsid w:val="00970E35"/>
    <w:rsid w:val="00973452"/>
    <w:rsid w:val="009A08E2"/>
    <w:rsid w:val="009B5BCF"/>
    <w:rsid w:val="009D3AEC"/>
    <w:rsid w:val="009E2FA9"/>
    <w:rsid w:val="009F4C52"/>
    <w:rsid w:val="00A1127D"/>
    <w:rsid w:val="00A13AE5"/>
    <w:rsid w:val="00A3796E"/>
    <w:rsid w:val="00A41087"/>
    <w:rsid w:val="00A51CA0"/>
    <w:rsid w:val="00A56B89"/>
    <w:rsid w:val="00A57270"/>
    <w:rsid w:val="00A57372"/>
    <w:rsid w:val="00A62689"/>
    <w:rsid w:val="00A75437"/>
    <w:rsid w:val="00A84301"/>
    <w:rsid w:val="00AA3E70"/>
    <w:rsid w:val="00AC1355"/>
    <w:rsid w:val="00B334FB"/>
    <w:rsid w:val="00B724E9"/>
    <w:rsid w:val="00B87226"/>
    <w:rsid w:val="00B92E22"/>
    <w:rsid w:val="00B938D7"/>
    <w:rsid w:val="00BA7490"/>
    <w:rsid w:val="00BB2953"/>
    <w:rsid w:val="00BC3728"/>
    <w:rsid w:val="00BC73DE"/>
    <w:rsid w:val="00BC76F9"/>
    <w:rsid w:val="00BC7987"/>
    <w:rsid w:val="00BD0B86"/>
    <w:rsid w:val="00BD3F68"/>
    <w:rsid w:val="00BE5EF8"/>
    <w:rsid w:val="00BF130F"/>
    <w:rsid w:val="00BF72BA"/>
    <w:rsid w:val="00C173A3"/>
    <w:rsid w:val="00C2030E"/>
    <w:rsid w:val="00C358E5"/>
    <w:rsid w:val="00C641C2"/>
    <w:rsid w:val="00C70F5A"/>
    <w:rsid w:val="00C83603"/>
    <w:rsid w:val="00C83EBC"/>
    <w:rsid w:val="00C87109"/>
    <w:rsid w:val="00CA047E"/>
    <w:rsid w:val="00CA5740"/>
    <w:rsid w:val="00CC25D0"/>
    <w:rsid w:val="00CC2E9B"/>
    <w:rsid w:val="00CD44C6"/>
    <w:rsid w:val="00CE1339"/>
    <w:rsid w:val="00CE180C"/>
    <w:rsid w:val="00CE2AAF"/>
    <w:rsid w:val="00CF1C95"/>
    <w:rsid w:val="00CF52BB"/>
    <w:rsid w:val="00D3157D"/>
    <w:rsid w:val="00D317EC"/>
    <w:rsid w:val="00D31BB1"/>
    <w:rsid w:val="00D31D52"/>
    <w:rsid w:val="00D33AF7"/>
    <w:rsid w:val="00D47115"/>
    <w:rsid w:val="00D47A6B"/>
    <w:rsid w:val="00D57FDE"/>
    <w:rsid w:val="00D63935"/>
    <w:rsid w:val="00D71A9D"/>
    <w:rsid w:val="00D73AFA"/>
    <w:rsid w:val="00D8173A"/>
    <w:rsid w:val="00D81B81"/>
    <w:rsid w:val="00D9040E"/>
    <w:rsid w:val="00E016E2"/>
    <w:rsid w:val="00E109F6"/>
    <w:rsid w:val="00E12E0B"/>
    <w:rsid w:val="00E17F24"/>
    <w:rsid w:val="00E26F94"/>
    <w:rsid w:val="00E31429"/>
    <w:rsid w:val="00E34335"/>
    <w:rsid w:val="00E433EC"/>
    <w:rsid w:val="00E52474"/>
    <w:rsid w:val="00E54D0E"/>
    <w:rsid w:val="00E73A67"/>
    <w:rsid w:val="00E80BD0"/>
    <w:rsid w:val="00E84036"/>
    <w:rsid w:val="00E846E9"/>
    <w:rsid w:val="00E90CD5"/>
    <w:rsid w:val="00EA2740"/>
    <w:rsid w:val="00EB5D35"/>
    <w:rsid w:val="00EC2399"/>
    <w:rsid w:val="00EC6915"/>
    <w:rsid w:val="00ED10F8"/>
    <w:rsid w:val="00ED3132"/>
    <w:rsid w:val="00ED4E97"/>
    <w:rsid w:val="00ED7B8F"/>
    <w:rsid w:val="00EE5F11"/>
    <w:rsid w:val="00F051F2"/>
    <w:rsid w:val="00F1051E"/>
    <w:rsid w:val="00F126EB"/>
    <w:rsid w:val="00F1688F"/>
    <w:rsid w:val="00F265AE"/>
    <w:rsid w:val="00F34F34"/>
    <w:rsid w:val="00F421C1"/>
    <w:rsid w:val="00F50588"/>
    <w:rsid w:val="00F60283"/>
    <w:rsid w:val="00F64D4E"/>
    <w:rsid w:val="00F67C60"/>
    <w:rsid w:val="00F73700"/>
    <w:rsid w:val="00F81B4F"/>
    <w:rsid w:val="00FD43C0"/>
    <w:rsid w:val="00FE5E9D"/>
    <w:rsid w:val="00FE6D39"/>
    <w:rsid w:val="00FF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rsid w:val="00931AD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7">
    <w:name w:val="heading 7"/>
    <w:basedOn w:val="a"/>
    <w:next w:val="a"/>
    <w:qFormat/>
    <w:rsid w:val="001C1B6C"/>
    <w:pPr>
      <w:keepNext/>
      <w:ind w:firstLine="900"/>
      <w:jc w:val="center"/>
      <w:outlineLvl w:val="6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character" w:styleId="a5">
    <w:name w:val="page number"/>
    <w:basedOn w:val="a0"/>
  </w:style>
  <w:style w:type="paragraph" w:customStyle="1" w:styleId="10">
    <w:name w:val="Цитата1"/>
    <w:basedOn w:val="a"/>
    <w:pPr>
      <w:spacing w:before="160" w:after="480" w:line="240" w:lineRule="exact"/>
      <w:ind w:left="57" w:right="4820"/>
      <w:jc w:val="both"/>
    </w:pPr>
  </w:style>
  <w:style w:type="table" w:styleId="a6">
    <w:name w:val="Table Grid"/>
    <w:basedOn w:val="a1"/>
    <w:rsid w:val="00586C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7E6D8D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E846E9"/>
    <w:rPr>
      <w:color w:val="0000FF"/>
      <w:u w:val="single"/>
    </w:rPr>
  </w:style>
  <w:style w:type="paragraph" w:customStyle="1" w:styleId="CharChar1">
    <w:name w:val="Char Char1 Знак Знак Знак"/>
    <w:basedOn w:val="a"/>
    <w:rsid w:val="00E12E0B"/>
    <w:rPr>
      <w:rFonts w:ascii="Verdana" w:hAnsi="Verdana" w:cs="Verdana"/>
      <w:sz w:val="20"/>
      <w:lang w:val="en-US" w:eastAsia="en-US"/>
    </w:rPr>
  </w:style>
  <w:style w:type="character" w:customStyle="1" w:styleId="gif">
    <w:name w:val="gif"/>
    <w:basedOn w:val="a0"/>
    <w:semiHidden/>
    <w:rsid w:val="00275F59"/>
    <w:rPr>
      <w:color w:val="000000"/>
    </w:rPr>
  </w:style>
  <w:style w:type="paragraph" w:customStyle="1" w:styleId="ConsPlusNonformat">
    <w:name w:val="ConsPlusNonformat"/>
    <w:rsid w:val="00E016E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rsid w:val="00E016E2"/>
    <w:pPr>
      <w:jc w:val="both"/>
    </w:pPr>
    <w:rPr>
      <w:szCs w:val="24"/>
    </w:rPr>
  </w:style>
  <w:style w:type="paragraph" w:customStyle="1" w:styleId="ConsPlusNormal">
    <w:name w:val="ConsPlusNormal"/>
    <w:rsid w:val="00E016E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rsid w:val="00931AD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7">
    <w:name w:val="heading 7"/>
    <w:basedOn w:val="a"/>
    <w:next w:val="a"/>
    <w:qFormat/>
    <w:rsid w:val="001C1B6C"/>
    <w:pPr>
      <w:keepNext/>
      <w:ind w:firstLine="900"/>
      <w:jc w:val="center"/>
      <w:outlineLvl w:val="6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character" w:styleId="a5">
    <w:name w:val="page number"/>
    <w:basedOn w:val="a0"/>
  </w:style>
  <w:style w:type="paragraph" w:customStyle="1" w:styleId="10">
    <w:name w:val="Цитата1"/>
    <w:basedOn w:val="a"/>
    <w:pPr>
      <w:spacing w:before="160" w:after="480" w:line="240" w:lineRule="exact"/>
      <w:ind w:left="57" w:right="4820"/>
      <w:jc w:val="both"/>
    </w:pPr>
  </w:style>
  <w:style w:type="table" w:styleId="a6">
    <w:name w:val="Table Grid"/>
    <w:basedOn w:val="a1"/>
    <w:rsid w:val="00586C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7E6D8D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E846E9"/>
    <w:rPr>
      <w:color w:val="0000FF"/>
      <w:u w:val="single"/>
    </w:rPr>
  </w:style>
  <w:style w:type="paragraph" w:customStyle="1" w:styleId="CharChar1">
    <w:name w:val="Char Char1 Знак Знак Знак"/>
    <w:basedOn w:val="a"/>
    <w:rsid w:val="00E12E0B"/>
    <w:rPr>
      <w:rFonts w:ascii="Verdana" w:hAnsi="Verdana" w:cs="Verdana"/>
      <w:sz w:val="20"/>
      <w:lang w:val="en-US" w:eastAsia="en-US"/>
    </w:rPr>
  </w:style>
  <w:style w:type="character" w:customStyle="1" w:styleId="gif">
    <w:name w:val="gif"/>
    <w:basedOn w:val="a0"/>
    <w:semiHidden/>
    <w:rsid w:val="00275F59"/>
    <w:rPr>
      <w:color w:val="000000"/>
    </w:rPr>
  </w:style>
  <w:style w:type="paragraph" w:customStyle="1" w:styleId="ConsPlusNonformat">
    <w:name w:val="ConsPlusNonformat"/>
    <w:rsid w:val="00E016E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rsid w:val="00E016E2"/>
    <w:pPr>
      <w:jc w:val="both"/>
    </w:pPr>
    <w:rPr>
      <w:szCs w:val="24"/>
    </w:rPr>
  </w:style>
  <w:style w:type="paragraph" w:customStyle="1" w:styleId="ConsPlusNormal">
    <w:name w:val="ConsPlusNormal"/>
    <w:rsid w:val="00E016E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mailto:spec@miac-io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guzio@guzio.ru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esv\LOCALS~1\Temp\Rar$DI04.078\&#1055;&#1080;&#1089;&#1100;&#1084;&#1086;_&#1091;&#1075;&#108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Письмо_угл</Template>
  <TotalTime>10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 администрации</vt:lpstr>
    </vt:vector>
  </TitlesOfParts>
  <Company>Информационно-аналитический комитет</Company>
  <LinksUpToDate>false</LinksUpToDate>
  <CharactersWithSpaces>1551</CharactersWithSpaces>
  <SharedDoc>false</SharedDoc>
  <HLinks>
    <vt:vector size="12" baseType="variant">
      <vt:variant>
        <vt:i4>2490399</vt:i4>
      </vt:variant>
      <vt:variant>
        <vt:i4>3</vt:i4>
      </vt:variant>
      <vt:variant>
        <vt:i4>0</vt:i4>
      </vt:variant>
      <vt:variant>
        <vt:i4>5</vt:i4>
      </vt:variant>
      <vt:variant>
        <vt:lpwstr>mailto:natveteran@mail.ru</vt:lpwstr>
      </vt:variant>
      <vt:variant>
        <vt:lpwstr/>
      </vt:variant>
      <vt:variant>
        <vt:i4>1048612</vt:i4>
      </vt:variant>
      <vt:variant>
        <vt:i4>0</vt:i4>
      </vt:variant>
      <vt:variant>
        <vt:i4>0</vt:i4>
      </vt:variant>
      <vt:variant>
        <vt:i4>5</vt:i4>
      </vt:variant>
      <vt:variant>
        <vt:lpwstr>mailto:guzio@guzio.ru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 администрации</dc:title>
  <dc:creator>Е.С. Воробьева</dc:creator>
  <cp:lastModifiedBy>Сандаков П.И.</cp:lastModifiedBy>
  <cp:revision>3</cp:revision>
  <cp:lastPrinted>2010-03-09T09:02:00Z</cp:lastPrinted>
  <dcterms:created xsi:type="dcterms:W3CDTF">2018-12-25T08:19:00Z</dcterms:created>
  <dcterms:modified xsi:type="dcterms:W3CDTF">2018-12-25T09:33:00Z</dcterms:modified>
</cp:coreProperties>
</file>